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9E" w:rsidRPr="00ED495C" w:rsidRDefault="007D1D9E" w:rsidP="00ED495C">
      <w:pPr>
        <w:shd w:val="clear" w:color="auto" w:fill="FFFFFF"/>
        <w:jc w:val="right"/>
        <w:rPr>
          <w:position w:val="1"/>
          <w:sz w:val="28"/>
          <w:szCs w:val="28"/>
        </w:rPr>
      </w:pPr>
    </w:p>
    <w:p w:rsidR="007D1D9E" w:rsidRDefault="007D1D9E" w:rsidP="000F55FE">
      <w:pPr>
        <w:shd w:val="clear" w:color="auto" w:fill="FFFFFF"/>
        <w:jc w:val="center"/>
        <w:rPr>
          <w:position w:val="1"/>
          <w:sz w:val="62"/>
          <w:szCs w:val="62"/>
        </w:rPr>
      </w:pPr>
    </w:p>
    <w:p w:rsidR="007D1D9E" w:rsidRDefault="007D1D9E" w:rsidP="000F55FE">
      <w:pPr>
        <w:shd w:val="clear" w:color="auto" w:fill="FFFFFF"/>
        <w:jc w:val="center"/>
      </w:pPr>
      <w:bookmarkStart w:id="0" w:name="_GoBack"/>
      <w:bookmarkEnd w:id="0"/>
      <w:r>
        <w:rPr>
          <w:position w:val="1"/>
          <w:sz w:val="62"/>
          <w:szCs w:val="62"/>
        </w:rPr>
        <w:t>УКАЗ</w:t>
      </w:r>
    </w:p>
    <w:p w:rsidR="007D1D9E" w:rsidRDefault="007D1D9E" w:rsidP="000F55FE">
      <w:pPr>
        <w:shd w:val="clear" w:color="auto" w:fill="FFFFFF"/>
        <w:jc w:val="center"/>
      </w:pPr>
      <w:r>
        <w:rPr>
          <w:sz w:val="36"/>
          <w:szCs w:val="36"/>
        </w:rPr>
        <w:t>ПРЕЗИДЕНТА РЕСПУБЛИКИ ДАГЕСТАН</w:t>
      </w:r>
    </w:p>
    <w:p w:rsidR="007D1D9E" w:rsidRDefault="007D1D9E" w:rsidP="000F55FE">
      <w:pPr>
        <w:jc w:val="center"/>
        <w:rPr>
          <w:b/>
        </w:rPr>
      </w:pPr>
    </w:p>
    <w:p w:rsidR="007D1D9E" w:rsidRDefault="007D1D9E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D9E" w:rsidRDefault="007D1D9E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D9E" w:rsidRDefault="007D1D9E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D9E" w:rsidRDefault="007D1D9E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D9E" w:rsidRPr="00523078" w:rsidRDefault="007D1D9E" w:rsidP="005230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1D9E" w:rsidRDefault="007D1D9E" w:rsidP="00EB29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078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б утверждении Положения о Службе протокола</w:t>
      </w:r>
    </w:p>
    <w:p w:rsidR="007D1D9E" w:rsidRPr="00523078" w:rsidRDefault="007D1D9E" w:rsidP="00EB29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Президента и Правительства Республики Дагестан </w:t>
      </w:r>
    </w:p>
    <w:p w:rsidR="007D1D9E" w:rsidRDefault="007D1D9E" w:rsidP="005230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1D9E" w:rsidRPr="00523078" w:rsidRDefault="007D1D9E" w:rsidP="005230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1D9E" w:rsidRPr="00EB29DE" w:rsidRDefault="007D1D9E" w:rsidP="00EB29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078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r:id="rId6" w:history="1">
        <w:r w:rsidRPr="00523078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23078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Службе протокола</w:t>
      </w:r>
      <w:r w:rsidRPr="00523078">
        <w:rPr>
          <w:rFonts w:ascii="Times New Roman" w:hAnsi="Times New Roman" w:cs="Times New Roman"/>
          <w:sz w:val="28"/>
          <w:szCs w:val="28"/>
        </w:rPr>
        <w:t xml:space="preserve"> Президента и Правительства Республики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1D9E" w:rsidRPr="00523078" w:rsidRDefault="007D1D9E" w:rsidP="00EB29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523078">
        <w:rPr>
          <w:rFonts w:ascii="Times New Roman" w:hAnsi="Times New Roman" w:cs="Times New Roman"/>
          <w:sz w:val="28"/>
          <w:szCs w:val="28"/>
        </w:rPr>
        <w:t>. Настоящий Указ вступает в силу со дня его подписания.</w:t>
      </w:r>
    </w:p>
    <w:p w:rsidR="007D1D9E" w:rsidRDefault="007D1D9E" w:rsidP="005230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1D9E" w:rsidRPr="00523078" w:rsidRDefault="007D1D9E" w:rsidP="005230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1D9E" w:rsidRDefault="007D1D9E" w:rsidP="005230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1D9E" w:rsidRDefault="007D1D9E"/>
    <w:p w:rsidR="007D1D9E" w:rsidRPr="00C860A0" w:rsidRDefault="007D1D9E" w:rsidP="00C860A0">
      <w:pPr>
        <w:autoSpaceDE w:val="0"/>
        <w:autoSpaceDN w:val="0"/>
        <w:adjustRightInd w:val="0"/>
        <w:ind w:left="1416"/>
        <w:rPr>
          <w:rFonts w:cs="Calibri"/>
          <w:b/>
          <w:sz w:val="28"/>
          <w:szCs w:val="28"/>
        </w:rPr>
      </w:pPr>
      <w:r w:rsidRPr="00C860A0">
        <w:rPr>
          <w:rFonts w:cs="Calibri"/>
          <w:b/>
          <w:sz w:val="28"/>
          <w:szCs w:val="28"/>
        </w:rPr>
        <w:t>Временно исполняющий обязанности</w:t>
      </w:r>
    </w:p>
    <w:p w:rsidR="007D1D9E" w:rsidRPr="00C860A0" w:rsidRDefault="007D1D9E" w:rsidP="00C860A0">
      <w:pPr>
        <w:autoSpaceDE w:val="0"/>
        <w:autoSpaceDN w:val="0"/>
        <w:adjustRightInd w:val="0"/>
        <w:ind w:left="1416"/>
        <w:rPr>
          <w:rFonts w:cs="Calibri"/>
          <w:b/>
          <w:sz w:val="28"/>
          <w:szCs w:val="28"/>
        </w:rPr>
      </w:pPr>
      <w:r w:rsidRPr="00C860A0">
        <w:rPr>
          <w:rFonts w:cs="Calibri"/>
          <w:b/>
          <w:sz w:val="28"/>
          <w:szCs w:val="28"/>
        </w:rPr>
        <w:t xml:space="preserve">    Президента Республики Дагестан</w:t>
      </w:r>
      <w:r w:rsidRPr="00C860A0">
        <w:rPr>
          <w:rFonts w:cs="Calibri"/>
          <w:b/>
          <w:sz w:val="28"/>
          <w:szCs w:val="28"/>
        </w:rPr>
        <w:tab/>
        <w:t xml:space="preserve">   Р. Абдулатипов</w:t>
      </w:r>
    </w:p>
    <w:p w:rsidR="007D1D9E" w:rsidRPr="00C860A0" w:rsidRDefault="007D1D9E" w:rsidP="00C860A0">
      <w:pPr>
        <w:rPr>
          <w:rFonts w:cs="Calibri"/>
          <w:b/>
          <w:sz w:val="28"/>
          <w:szCs w:val="28"/>
        </w:rPr>
      </w:pPr>
    </w:p>
    <w:p w:rsidR="007D1D9E" w:rsidRPr="00C860A0" w:rsidRDefault="007D1D9E" w:rsidP="00C860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D1D9E" w:rsidRPr="00C860A0" w:rsidRDefault="007D1D9E" w:rsidP="00C860A0">
      <w:pPr>
        <w:rPr>
          <w:b/>
          <w:sz w:val="28"/>
          <w:szCs w:val="28"/>
        </w:rPr>
      </w:pPr>
    </w:p>
    <w:p w:rsidR="007D1D9E" w:rsidRPr="00C860A0" w:rsidRDefault="007D1D9E" w:rsidP="00C860A0">
      <w:pPr>
        <w:jc w:val="both"/>
        <w:rPr>
          <w:sz w:val="28"/>
          <w:szCs w:val="28"/>
        </w:rPr>
      </w:pPr>
      <w:r w:rsidRPr="00C860A0">
        <w:rPr>
          <w:sz w:val="28"/>
          <w:szCs w:val="28"/>
        </w:rPr>
        <w:t>г. Махачкала</w:t>
      </w:r>
    </w:p>
    <w:p w:rsidR="007D1D9E" w:rsidRPr="00C860A0" w:rsidRDefault="007D1D9E" w:rsidP="00C860A0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C860A0">
        <w:rPr>
          <w:sz w:val="28"/>
          <w:szCs w:val="28"/>
        </w:rPr>
        <w:t xml:space="preserve"> апреля 2013 года</w:t>
      </w:r>
    </w:p>
    <w:p w:rsidR="007D1D9E" w:rsidRPr="00C860A0" w:rsidRDefault="007D1D9E" w:rsidP="00C860A0">
      <w:pPr>
        <w:tabs>
          <w:tab w:val="left" w:pos="2220"/>
        </w:tabs>
        <w:jc w:val="both"/>
        <w:rPr>
          <w:sz w:val="28"/>
          <w:szCs w:val="28"/>
        </w:rPr>
      </w:pPr>
      <w:r w:rsidRPr="00C860A0">
        <w:rPr>
          <w:sz w:val="28"/>
          <w:szCs w:val="28"/>
        </w:rPr>
        <w:t xml:space="preserve">№ </w:t>
      </w:r>
      <w:r>
        <w:rPr>
          <w:sz w:val="28"/>
          <w:szCs w:val="28"/>
        </w:rPr>
        <w:t>144</w:t>
      </w:r>
      <w:r w:rsidRPr="00C860A0">
        <w:rPr>
          <w:sz w:val="28"/>
          <w:szCs w:val="28"/>
        </w:rPr>
        <w:tab/>
      </w:r>
    </w:p>
    <w:p w:rsidR="007D1D9E" w:rsidRPr="000F55FE" w:rsidRDefault="007D1D9E" w:rsidP="000F55FE">
      <w:pPr>
        <w:spacing w:line="360" w:lineRule="auto"/>
        <w:ind w:firstLine="709"/>
        <w:jc w:val="both"/>
        <w:rPr>
          <w:sz w:val="28"/>
          <w:szCs w:val="28"/>
        </w:rPr>
      </w:pPr>
    </w:p>
    <w:sectPr w:rsidR="007D1D9E" w:rsidRPr="000F55FE" w:rsidSect="00994CE6">
      <w:pgSz w:w="11906" w:h="16838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D9E" w:rsidRDefault="007D1D9E" w:rsidP="00D659A3">
      <w:r>
        <w:separator/>
      </w:r>
    </w:p>
  </w:endnote>
  <w:endnote w:type="continuationSeparator" w:id="1">
    <w:p w:rsidR="007D1D9E" w:rsidRDefault="007D1D9E" w:rsidP="00D65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D9E" w:rsidRDefault="007D1D9E" w:rsidP="00D659A3">
      <w:r>
        <w:separator/>
      </w:r>
    </w:p>
  </w:footnote>
  <w:footnote w:type="continuationSeparator" w:id="1">
    <w:p w:rsidR="007D1D9E" w:rsidRDefault="007D1D9E" w:rsidP="00D659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078"/>
    <w:rsid w:val="0002688F"/>
    <w:rsid w:val="00085A89"/>
    <w:rsid w:val="000F5445"/>
    <w:rsid w:val="000F55FE"/>
    <w:rsid w:val="00255F9A"/>
    <w:rsid w:val="003006BE"/>
    <w:rsid w:val="0035208E"/>
    <w:rsid w:val="003543CA"/>
    <w:rsid w:val="004A6B47"/>
    <w:rsid w:val="00523078"/>
    <w:rsid w:val="005479E2"/>
    <w:rsid w:val="00730E69"/>
    <w:rsid w:val="007D1D9E"/>
    <w:rsid w:val="00831340"/>
    <w:rsid w:val="008676AA"/>
    <w:rsid w:val="00871B34"/>
    <w:rsid w:val="00933514"/>
    <w:rsid w:val="00994CE6"/>
    <w:rsid w:val="00A56112"/>
    <w:rsid w:val="00AA6DEE"/>
    <w:rsid w:val="00AB49BE"/>
    <w:rsid w:val="00B23968"/>
    <w:rsid w:val="00C70239"/>
    <w:rsid w:val="00C860A0"/>
    <w:rsid w:val="00D278C2"/>
    <w:rsid w:val="00D659A3"/>
    <w:rsid w:val="00EB29DE"/>
    <w:rsid w:val="00ED495C"/>
    <w:rsid w:val="00EF3997"/>
    <w:rsid w:val="00F112DC"/>
    <w:rsid w:val="00F2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07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3078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D659A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59A3"/>
    <w:rPr>
      <w:rFonts w:ascii="Times New Roman" w:hAnsi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D659A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59A3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8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F4868D5EDCDF58575802D95B0F4AA0B3B4FE1C946CD7485876CA903CCC7E429CC83F8763A09209BE2E73VCDF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84</Words>
  <Characters>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2013-04-10T13:18:00Z</cp:lastPrinted>
  <dcterms:created xsi:type="dcterms:W3CDTF">2013-03-20T09:27:00Z</dcterms:created>
  <dcterms:modified xsi:type="dcterms:W3CDTF">2013-04-30T10:42:00Z</dcterms:modified>
</cp:coreProperties>
</file>